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53BB3" w14:textId="1D93B80A" w:rsidR="008C17B7" w:rsidRPr="00C50507" w:rsidRDefault="008C17B7" w:rsidP="008C17B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C50507">
        <w:rPr>
          <w:rFonts w:ascii="Arial" w:hAnsi="Arial" w:cs="Arial"/>
          <w:b/>
          <w:sz w:val="22"/>
          <w:szCs w:val="22"/>
        </w:rPr>
        <w:t>3GPP TSG-SA3 Meeting #12</w:t>
      </w:r>
      <w:r w:rsidR="00EA10A5">
        <w:rPr>
          <w:rFonts w:ascii="Arial" w:hAnsi="Arial" w:cs="Arial"/>
          <w:b/>
          <w:sz w:val="22"/>
          <w:szCs w:val="22"/>
        </w:rPr>
        <w:t>2</w:t>
      </w:r>
      <w:r w:rsidRPr="00C50507">
        <w:rPr>
          <w:rFonts w:ascii="Arial" w:hAnsi="Arial" w:cs="Arial"/>
          <w:b/>
          <w:sz w:val="22"/>
          <w:szCs w:val="22"/>
        </w:rPr>
        <w:tab/>
      </w:r>
      <w:r w:rsidR="003E1FE8" w:rsidRPr="003E1FE8">
        <w:rPr>
          <w:rFonts w:ascii="Arial" w:hAnsi="Arial" w:cs="Arial"/>
          <w:b/>
          <w:sz w:val="22"/>
          <w:szCs w:val="22"/>
        </w:rPr>
        <w:t>S3-252001</w:t>
      </w:r>
    </w:p>
    <w:p w14:paraId="2B0000AB" w14:textId="6B4A1039" w:rsidR="008C17B7" w:rsidRPr="00C50507" w:rsidRDefault="00EA10A5" w:rsidP="008C17B7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EA10A5">
        <w:rPr>
          <w:rFonts w:ascii="Arial" w:eastAsia="Times New Roman" w:hAnsi="Arial" w:cs="Arial"/>
          <w:b/>
          <w:sz w:val="22"/>
          <w:szCs w:val="22"/>
        </w:rPr>
        <w:t>Fukuoka, Japan, 19 - 23 May 2025</w:t>
      </w:r>
      <w:r w:rsidR="008C17B7" w:rsidRPr="006C2E80">
        <w:tab/>
      </w:r>
    </w:p>
    <w:p w14:paraId="4C1C8B99" w14:textId="669F866F" w:rsidR="0010401F" w:rsidRPr="00013A63" w:rsidRDefault="00013A63" w:rsidP="008C17B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 w:rsidRPr="009807AD">
        <w:rPr>
          <w:rFonts w:ascii="Arial" w:hAnsi="Arial" w:cs="Arial"/>
          <w:b/>
          <w:noProof/>
        </w:rPr>
        <w:tab/>
      </w: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089A6E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6FEB" w:rsidRPr="005B6FEB">
        <w:rPr>
          <w:rFonts w:ascii="Arial" w:hAnsi="Arial" w:cs="Arial"/>
          <w:b/>
          <w:lang w:eastAsia="zh-CN"/>
        </w:rPr>
        <w:t>Discussion paper of the certificate identifier for public key distribution</w:t>
      </w:r>
    </w:p>
    <w:p w14:paraId="0578C5B7" w14:textId="5A16D7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45DAF">
        <w:rPr>
          <w:rFonts w:ascii="Arial" w:hAnsi="Arial"/>
          <w:b/>
          <w:lang w:eastAsia="zh-CN"/>
        </w:rPr>
        <w:t>Discussion</w:t>
      </w:r>
    </w:p>
    <w:p w14:paraId="0545A6FF" w14:textId="6587FD4C" w:rsidR="00C022E3" w:rsidRPr="00105AB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3D6F">
        <w:rPr>
          <w:rFonts w:ascii="Arial" w:hAnsi="Arial" w:cs="Arial"/>
          <w:b/>
        </w:rPr>
        <w:t>4.1</w:t>
      </w:r>
      <w:r w:rsidR="00E605B7">
        <w:rPr>
          <w:rFonts w:ascii="Arial" w:hAnsi="Arial" w:cs="Arial"/>
          <w:b/>
        </w:rPr>
        <w:t>1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4B42F4A5" w:rsidR="00C022E3" w:rsidRDefault="0099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92D7A">
        <w:rPr>
          <w:b/>
          <w:i/>
        </w:rPr>
        <w:t xml:space="preserve">It is proposed to </w:t>
      </w:r>
      <w:r w:rsidR="00F33965">
        <w:rPr>
          <w:b/>
          <w:i/>
        </w:rPr>
        <w:t>discuss</w:t>
      </w:r>
      <w:r w:rsidRPr="00992D7A">
        <w:rPr>
          <w:b/>
          <w:i/>
        </w:rPr>
        <w:t xml:space="preserve"> the </w:t>
      </w:r>
      <w:r w:rsidR="00030584" w:rsidRPr="00030584">
        <w:rPr>
          <w:b/>
          <w:i/>
        </w:rPr>
        <w:t>certificate</w:t>
      </w:r>
      <w:r w:rsidR="00155F6F" w:rsidRPr="00155F6F">
        <w:rPr>
          <w:b/>
          <w:i/>
        </w:rPr>
        <w:t xml:space="preserve"> identifier for public key distribution</w:t>
      </w:r>
      <w:r w:rsidRPr="00992D7A">
        <w:rPr>
          <w:b/>
          <w:i/>
        </w:rPr>
        <w:t>.</w:t>
      </w:r>
    </w:p>
    <w:p w14:paraId="01273EEB" w14:textId="77777777" w:rsidR="00992D7A" w:rsidRDefault="00992D7A" w:rsidP="00992D7A">
      <w:pPr>
        <w:pStyle w:val="1"/>
      </w:pPr>
      <w:r>
        <w:t>2</w:t>
      </w:r>
      <w:r>
        <w:tab/>
        <w:t>References</w:t>
      </w:r>
    </w:p>
    <w:p w14:paraId="15F5D6C4" w14:textId="0CBAE292" w:rsidR="00511514" w:rsidRDefault="00A426BF" w:rsidP="00AA223E">
      <w:pPr>
        <w:pStyle w:val="EX"/>
      </w:pPr>
      <w:r>
        <w:t>[1]</w:t>
      </w:r>
      <w:r>
        <w:tab/>
      </w:r>
      <w:bookmarkStart w:id="0" w:name="_Hlk189676459"/>
      <w:r w:rsidR="00511514">
        <w:t>IETF RFC 7515:</w:t>
      </w:r>
      <w:r w:rsidR="00511514" w:rsidRPr="00511514">
        <w:t xml:space="preserve"> </w:t>
      </w:r>
      <w:r w:rsidR="00511514">
        <w:t>"</w:t>
      </w:r>
      <w:r w:rsidR="00511514" w:rsidRPr="00511514">
        <w:t xml:space="preserve">JSON Web Signature (JWS) </w:t>
      </w:r>
      <w:r w:rsidR="00511514">
        <w:t>".</w:t>
      </w:r>
    </w:p>
    <w:p w14:paraId="3FC821E4" w14:textId="43C0A515" w:rsidR="007866A9" w:rsidRDefault="00511514" w:rsidP="00AA223E">
      <w:pPr>
        <w:pStyle w:val="EX"/>
      </w:pPr>
      <w:r>
        <w:t>[2]</w:t>
      </w:r>
      <w:r>
        <w:tab/>
      </w:r>
      <w:r w:rsidR="007866A9">
        <w:t>IETF RFC 5280: "Internet X.509 Public Key Infrastructure Certificate and Certificate Revocation List (CRL) Profile".</w:t>
      </w:r>
    </w:p>
    <w:bookmarkEnd w:id="0"/>
    <w:p w14:paraId="602D736C" w14:textId="77777777" w:rsidR="00992D7A" w:rsidRDefault="00992D7A" w:rsidP="00992D7A">
      <w:pPr>
        <w:pStyle w:val="1"/>
      </w:pPr>
      <w:r>
        <w:t>3</w:t>
      </w:r>
      <w:r>
        <w:tab/>
        <w:t>Rationale</w:t>
      </w:r>
    </w:p>
    <w:p w14:paraId="4AB1E940" w14:textId="6B7824DF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</w:t>
      </w:r>
      <w:r w:rsidR="00030584">
        <w:rPr>
          <w:lang w:eastAsia="zh-CN"/>
        </w:rPr>
        <w:t xml:space="preserve"> </w:t>
      </w:r>
      <w:r w:rsidR="00975959" w:rsidRPr="00975959">
        <w:rPr>
          <w:lang w:eastAsia="zh-CN"/>
        </w:rPr>
        <w:t xml:space="preserve">Public key distribution service support </w:t>
      </w:r>
      <w:r w:rsidR="00975959">
        <w:rPr>
          <w:lang w:eastAsia="zh-CN"/>
        </w:rPr>
        <w:t>discussion</w:t>
      </w:r>
    </w:p>
    <w:p w14:paraId="5DFFABC5" w14:textId="1F638ED7" w:rsidR="00975959" w:rsidRDefault="00975959" w:rsidP="006D295C">
      <w:pPr>
        <w:jc w:val="both"/>
        <w:rPr>
          <w:lang w:eastAsia="zh-CN"/>
        </w:rPr>
      </w:pPr>
      <w:r>
        <w:t>As discussed during SA3#121, t</w:t>
      </w:r>
      <w:r w:rsidR="00E605B7">
        <w:t>he public key used to verify the access token signature can be provided by the NRF in a raw public key format or contained in the X.509 public key certificate or certificate chain.</w:t>
      </w:r>
      <w:r w:rsidR="006D295C">
        <w:t xml:space="preserve"> </w:t>
      </w:r>
      <w:r>
        <w:t>T</w:t>
      </w:r>
      <w:r w:rsidR="00E605B7">
        <w:t xml:space="preserve">he Key ID in the access token </w:t>
      </w:r>
      <w:r>
        <w:t>can be used</w:t>
      </w:r>
      <w:r w:rsidR="00E605B7">
        <w:t xml:space="preserve"> to identify the NRF’s raw public key that </w:t>
      </w:r>
      <w:r w:rsidR="00230697">
        <w:t xml:space="preserve">can be </w:t>
      </w:r>
      <w:r w:rsidR="00E605B7">
        <w:t>used to verify the signature of the access token.</w:t>
      </w:r>
      <w:r>
        <w:t xml:space="preserve"> </w:t>
      </w:r>
      <w:r w:rsidR="00230697">
        <w:t xml:space="preserve">However, </w:t>
      </w:r>
      <w:r>
        <w:t xml:space="preserve">how to identify the X.509 public key certificate </w:t>
      </w:r>
      <w:r w:rsidRPr="00975959">
        <w:t>is still under discussion</w:t>
      </w:r>
      <w:r>
        <w:t xml:space="preserve">. </w:t>
      </w:r>
      <w:r>
        <w:rPr>
          <w:lang w:eastAsia="zh-CN"/>
        </w:rPr>
        <w:t>T</w:t>
      </w:r>
      <w:r w:rsidR="006D295C">
        <w:rPr>
          <w:lang w:eastAsia="zh-CN"/>
        </w:rPr>
        <w:t xml:space="preserve">wo options are being discussed: the </w:t>
      </w:r>
      <w:r>
        <w:t xml:space="preserve">certificate fingerprint </w:t>
      </w:r>
      <w:r w:rsidR="00E31EF1">
        <w:t>"</w:t>
      </w:r>
      <w:r>
        <w:t>x</w:t>
      </w:r>
      <w:r w:rsidR="00C97147">
        <w:t>5</w:t>
      </w:r>
      <w:r>
        <w:t>t#S256</w:t>
      </w:r>
      <w:r w:rsidR="00E31EF1">
        <w:t>"</w:t>
      </w:r>
      <w:r w:rsidR="006D295C">
        <w:t xml:space="preserve"> versus the key ID</w:t>
      </w:r>
    </w:p>
    <w:p w14:paraId="6E076819" w14:textId="5BEC2299" w:rsidR="00992D7A" w:rsidRDefault="00992D7A" w:rsidP="00992D7A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 w:rsidR="00511514">
        <w:t>O</w:t>
      </w:r>
      <w:r w:rsidR="00511514" w:rsidRPr="00511514">
        <w:t>bservation</w:t>
      </w:r>
      <w:r w:rsidR="00511514">
        <w:t>s</w:t>
      </w:r>
    </w:p>
    <w:p w14:paraId="5DC231F3" w14:textId="71C032B3" w:rsidR="00511514" w:rsidRDefault="00511514" w:rsidP="007866A9">
      <w:pPr>
        <w:jc w:val="both"/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1:</w:t>
      </w:r>
      <w:r w:rsidRPr="0053104D">
        <w:rPr>
          <w:b/>
          <w:lang w:eastAsia="zh-CN"/>
        </w:rPr>
        <w:t xml:space="preserve"> </w:t>
      </w:r>
      <w:r w:rsidRPr="0053104D">
        <w:rPr>
          <w:b/>
        </w:rPr>
        <w:t>JSON Web Signature support both key ID and x</w:t>
      </w:r>
      <w:r w:rsidR="00C97147" w:rsidRPr="0053104D">
        <w:rPr>
          <w:b/>
        </w:rPr>
        <w:t>5</w:t>
      </w:r>
      <w:r w:rsidRPr="0053104D">
        <w:rPr>
          <w:b/>
        </w:rPr>
        <w:t>t#S256</w:t>
      </w:r>
      <w:r w:rsidR="00311826" w:rsidRPr="0053104D">
        <w:rPr>
          <w:b/>
        </w:rPr>
        <w:t xml:space="preserve"> as optional </w:t>
      </w:r>
      <w:r w:rsidR="0053104D">
        <w:rPr>
          <w:b/>
        </w:rPr>
        <w:t>head parameters.</w:t>
      </w:r>
    </w:p>
    <w:p w14:paraId="407FB0FD" w14:textId="66F54602" w:rsidR="00AF1E20" w:rsidRPr="003724E0" w:rsidRDefault="003724E0" w:rsidP="007866A9">
      <w:pPr>
        <w:jc w:val="both"/>
        <w:rPr>
          <w:lang w:eastAsia="zh-CN"/>
        </w:rPr>
      </w:pPr>
      <w:r>
        <w:rPr>
          <w:lang w:eastAsia="zh-CN"/>
        </w:rPr>
        <w:t xml:space="preserve">As specified in IETF RFC 7515 [1], </w:t>
      </w:r>
      <w:r w:rsidRPr="00511514">
        <w:t>JSON Web Signature</w:t>
      </w:r>
      <w:r w:rsidRPr="003724E0">
        <w:rPr>
          <w:lang w:eastAsia="zh-CN"/>
        </w:rPr>
        <w:t xml:space="preserve"> </w:t>
      </w:r>
      <w:r>
        <w:t>support</w:t>
      </w:r>
      <w:r w:rsidR="00230697">
        <w:t>s</w:t>
      </w:r>
      <w:r>
        <w:t xml:space="preserve"> both</w:t>
      </w:r>
      <w:r w:rsidRPr="003724E0">
        <w:rPr>
          <w:lang w:eastAsia="zh-CN"/>
        </w:rPr>
        <w:t xml:space="preserve"> </w:t>
      </w:r>
      <w:r w:rsidR="00AF1E20" w:rsidRPr="003724E0">
        <w:rPr>
          <w:lang w:eastAsia="zh-CN"/>
        </w:rPr>
        <w:t>"kid" (Key ID) and</w:t>
      </w:r>
      <w:bookmarkStart w:id="1" w:name="_Hlk196214443"/>
      <w:r w:rsidR="00AF1E20" w:rsidRPr="003724E0">
        <w:rPr>
          <w:lang w:eastAsia="zh-CN"/>
        </w:rPr>
        <w:t xml:space="preserve"> "x5t#S256"</w:t>
      </w:r>
      <w:bookmarkEnd w:id="1"/>
      <w:r w:rsidR="00AF1E20" w:rsidRPr="003724E0">
        <w:rPr>
          <w:lang w:eastAsia="zh-CN"/>
        </w:rPr>
        <w:t xml:space="preserve"> (X.509 Certificate SHA-256 Thumbprint) Header Parameter</w:t>
      </w:r>
      <w:r>
        <w:rPr>
          <w:lang w:eastAsia="zh-CN"/>
        </w:rPr>
        <w:t>s</w:t>
      </w:r>
      <w:r w:rsidR="00AF1E20" w:rsidRPr="003724E0">
        <w:rPr>
          <w:lang w:eastAsia="zh-CN"/>
        </w:rPr>
        <w:t xml:space="preserve">, and </w:t>
      </w:r>
      <w:r w:rsidR="00230697">
        <w:rPr>
          <w:lang w:eastAsia="zh-CN"/>
        </w:rPr>
        <w:t xml:space="preserve">for </w:t>
      </w:r>
      <w:r w:rsidR="00AF1E20" w:rsidRPr="003724E0">
        <w:rPr>
          <w:lang w:eastAsia="zh-CN"/>
        </w:rPr>
        <w:t>both of these header parameters</w:t>
      </w:r>
      <w:r w:rsidR="00230697">
        <w:rPr>
          <w:lang w:eastAsia="zh-CN"/>
        </w:rPr>
        <w:t>,</w:t>
      </w:r>
      <w:r w:rsidR="00AF1E20" w:rsidRPr="003724E0">
        <w:rPr>
          <w:lang w:eastAsia="zh-CN"/>
        </w:rPr>
        <w:t xml:space="preserve"> use </w:t>
      </w:r>
      <w:r w:rsidR="00230697">
        <w:rPr>
          <w:lang w:eastAsia="zh-CN"/>
        </w:rPr>
        <w:t>is</w:t>
      </w:r>
      <w:r w:rsidR="00AF1E20" w:rsidRPr="003724E0">
        <w:rPr>
          <w:lang w:eastAsia="zh-CN"/>
        </w:rPr>
        <w:t xml:space="preserve"> OPTIONAL.</w:t>
      </w:r>
    </w:p>
    <w:p w14:paraId="7D30853B" w14:textId="6A8B98E9" w:rsidR="00511514" w:rsidRPr="00511514" w:rsidRDefault="00511514" w:rsidP="007866A9">
      <w:pPr>
        <w:jc w:val="both"/>
        <w:rPr>
          <w:b/>
          <w:lang w:eastAsia="zh-CN"/>
        </w:rPr>
      </w:pPr>
      <w:r w:rsidRPr="00511514">
        <w:rPr>
          <w:b/>
          <w:lang w:eastAsia="zh-CN"/>
        </w:rPr>
        <w:t xml:space="preserve">Observation </w:t>
      </w:r>
      <w:r w:rsidR="003724E0">
        <w:rPr>
          <w:b/>
          <w:lang w:eastAsia="zh-CN"/>
        </w:rPr>
        <w:t>2</w:t>
      </w:r>
      <w:r w:rsidRPr="00511514">
        <w:rPr>
          <w:b/>
          <w:lang w:eastAsia="zh-CN"/>
        </w:rPr>
        <w:t xml:space="preserve">: </w:t>
      </w:r>
      <w:r w:rsidR="00230697">
        <w:rPr>
          <w:b/>
          <w:lang w:eastAsia="zh-CN"/>
        </w:rPr>
        <w:t>T</w:t>
      </w:r>
      <w:r w:rsidRPr="00511514">
        <w:rPr>
          <w:b/>
          <w:lang w:eastAsia="zh-CN"/>
        </w:rPr>
        <w:t xml:space="preserve">he issuer name and serial number of the certificate can be used to construct the key ID to identify the NRF </w:t>
      </w:r>
      <w:r w:rsidRPr="00511514">
        <w:rPr>
          <w:b/>
        </w:rPr>
        <w:t>X.509 public key certificate.</w:t>
      </w:r>
    </w:p>
    <w:p w14:paraId="68CC8E35" w14:textId="087608DA" w:rsidR="007866A9" w:rsidRDefault="007866A9" w:rsidP="007866A9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specified in clause 4.1.2.2 of IETF RFC 5280 [</w:t>
      </w:r>
      <w:r w:rsidR="00E31EF1">
        <w:rPr>
          <w:lang w:eastAsia="zh-CN"/>
        </w:rPr>
        <w:t>2</w:t>
      </w:r>
      <w:r>
        <w:rPr>
          <w:lang w:eastAsia="zh-CN"/>
        </w:rPr>
        <w:t xml:space="preserve">], </w:t>
      </w:r>
    </w:p>
    <w:p w14:paraId="51524961" w14:textId="13F341A0" w:rsidR="007866A9" w:rsidRPr="007866A9" w:rsidRDefault="007866A9" w:rsidP="007866A9">
      <w:pPr>
        <w:jc w:val="both"/>
        <w:rPr>
          <w:i/>
          <w:lang w:eastAsia="zh-CN"/>
        </w:rPr>
      </w:pPr>
      <w:r w:rsidRPr="007866A9">
        <w:rPr>
          <w:i/>
        </w:rPr>
        <w:t>"</w:t>
      </w:r>
      <w:r w:rsidRPr="007866A9">
        <w:rPr>
          <w:i/>
          <w:lang w:eastAsia="zh-CN"/>
        </w:rPr>
        <w:t>The serial number MUST be a positive integer assigned by the CA to each certificate.  It MUST be unique for each certificate issued by a given CA (i.e., the issuer name and serial number identify a unique certificate).</w:t>
      </w:r>
      <w:r w:rsidRPr="007866A9">
        <w:rPr>
          <w:i/>
        </w:rPr>
        <w:t xml:space="preserve"> "</w:t>
      </w:r>
    </w:p>
    <w:p w14:paraId="314C80EA" w14:textId="03E88D87" w:rsidR="007866A9" w:rsidRDefault="007866A9" w:rsidP="0091241A">
      <w:p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herefor</w:t>
      </w:r>
      <w:proofErr w:type="spellEnd"/>
      <w:r>
        <w:rPr>
          <w:lang w:eastAsia="zh-CN"/>
        </w:rPr>
        <w:t xml:space="preserve">, the issuer name and serial number </w:t>
      </w:r>
      <w:r w:rsidR="003724E0">
        <w:rPr>
          <w:lang w:eastAsia="zh-CN"/>
        </w:rPr>
        <w:t xml:space="preserve">profile of the X.509 certificate </w:t>
      </w:r>
      <w:r>
        <w:rPr>
          <w:lang w:eastAsia="zh-CN"/>
        </w:rPr>
        <w:t xml:space="preserve">can be used to identify a unique certificate, </w:t>
      </w:r>
      <w:r w:rsidR="003724E0">
        <w:rPr>
          <w:lang w:eastAsia="zh-CN"/>
        </w:rPr>
        <w:t>and</w:t>
      </w:r>
      <w:r>
        <w:rPr>
          <w:lang w:eastAsia="zh-CN"/>
        </w:rPr>
        <w:t xml:space="preserve"> can be used to construct </w:t>
      </w:r>
      <w:r w:rsidR="003724E0">
        <w:rPr>
          <w:lang w:eastAsia="zh-CN"/>
        </w:rPr>
        <w:t>a</w:t>
      </w:r>
      <w:r>
        <w:rPr>
          <w:lang w:eastAsia="zh-CN"/>
        </w:rPr>
        <w:t xml:space="preserve"> Key ID </w:t>
      </w:r>
      <w:r w:rsidR="003724E0">
        <w:rPr>
          <w:lang w:eastAsia="zh-CN"/>
        </w:rPr>
        <w:t>which is used to</w:t>
      </w:r>
      <w:r w:rsidR="00511514">
        <w:rPr>
          <w:lang w:eastAsia="zh-CN"/>
        </w:rPr>
        <w:t xml:space="preserve"> identify the NRF </w:t>
      </w:r>
      <w:r w:rsidR="00511514">
        <w:t>X.509 public key certificate</w:t>
      </w:r>
      <w:r w:rsidRPr="007866A9">
        <w:rPr>
          <w:lang w:eastAsia="zh-CN"/>
        </w:rPr>
        <w:t>.</w:t>
      </w:r>
    </w:p>
    <w:p w14:paraId="192CF70B" w14:textId="346823E4" w:rsidR="00511514" w:rsidRDefault="00511514" w:rsidP="0091241A">
      <w:pPr>
        <w:jc w:val="both"/>
        <w:rPr>
          <w:b/>
          <w:lang w:eastAsia="zh-CN"/>
        </w:rPr>
      </w:pPr>
      <w:r w:rsidRPr="00511514">
        <w:rPr>
          <w:rFonts w:hint="eastAsia"/>
          <w:b/>
          <w:lang w:eastAsia="zh-CN"/>
        </w:rPr>
        <w:t>O</w:t>
      </w:r>
      <w:r w:rsidRPr="00511514">
        <w:rPr>
          <w:b/>
          <w:lang w:eastAsia="zh-CN"/>
        </w:rPr>
        <w:t xml:space="preserve">bservation </w:t>
      </w:r>
      <w:r w:rsidR="003724E0">
        <w:rPr>
          <w:b/>
          <w:lang w:eastAsia="zh-CN"/>
        </w:rPr>
        <w:t>3</w:t>
      </w:r>
      <w:r w:rsidRPr="0051151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840014">
        <w:rPr>
          <w:b/>
          <w:lang w:eastAsia="zh-CN"/>
        </w:rPr>
        <w:t>U</w:t>
      </w:r>
      <w:r>
        <w:rPr>
          <w:b/>
          <w:lang w:eastAsia="zh-CN"/>
        </w:rPr>
        <w:t xml:space="preserve">sing </w:t>
      </w:r>
      <w:r w:rsidRPr="00511514">
        <w:rPr>
          <w:b/>
          <w:lang w:eastAsia="zh-CN"/>
        </w:rPr>
        <w:t>certificate fingerprint x</w:t>
      </w:r>
      <w:r w:rsidR="00C97147">
        <w:rPr>
          <w:b/>
          <w:lang w:eastAsia="zh-CN"/>
        </w:rPr>
        <w:t>5</w:t>
      </w:r>
      <w:r w:rsidRPr="00511514">
        <w:rPr>
          <w:b/>
          <w:lang w:eastAsia="zh-CN"/>
        </w:rPr>
        <w:t>t#S256</w:t>
      </w:r>
      <w:r>
        <w:rPr>
          <w:b/>
          <w:lang w:eastAsia="zh-CN"/>
        </w:rPr>
        <w:t xml:space="preserve"> </w:t>
      </w:r>
      <w:r w:rsidR="00840014">
        <w:rPr>
          <w:b/>
          <w:lang w:eastAsia="zh-CN"/>
        </w:rPr>
        <w:t>incurs additional complexity</w:t>
      </w:r>
      <w:r>
        <w:rPr>
          <w:b/>
          <w:lang w:eastAsia="zh-CN"/>
        </w:rPr>
        <w:t>.</w:t>
      </w:r>
    </w:p>
    <w:p w14:paraId="44ACC015" w14:textId="7AD2A6E9" w:rsidR="00521B22" w:rsidRPr="003724E0" w:rsidRDefault="003724E0" w:rsidP="0091241A">
      <w:pPr>
        <w:jc w:val="both"/>
        <w:rPr>
          <w:b/>
          <w:lang w:eastAsia="zh-CN"/>
        </w:rPr>
      </w:pPr>
      <w:r>
        <w:rPr>
          <w:lang w:eastAsia="zh-CN"/>
        </w:rPr>
        <w:t xml:space="preserve">Since there is no fingerprint in X.509 certificate, </w:t>
      </w:r>
      <w:r w:rsidR="00840014">
        <w:rPr>
          <w:lang w:eastAsia="zh-CN"/>
        </w:rPr>
        <w:t xml:space="preserve">the </w:t>
      </w:r>
      <w:r>
        <w:rPr>
          <w:lang w:eastAsia="zh-CN"/>
        </w:rPr>
        <w:t xml:space="preserve">processor has to </w:t>
      </w:r>
      <w:r w:rsidR="00840014">
        <w:rPr>
          <w:lang w:eastAsia="zh-CN"/>
        </w:rPr>
        <w:t>calculate the fingerprint and maintain such data somehow</w:t>
      </w:r>
      <w:r w:rsidR="006D295C">
        <w:rPr>
          <w:lang w:eastAsia="zh-CN"/>
        </w:rPr>
        <w:t>. Such burden increases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 there are many certificates.</w:t>
      </w:r>
    </w:p>
    <w:p w14:paraId="6A8AE19C" w14:textId="77777777" w:rsidR="00992D7A" w:rsidRDefault="00992D7A" w:rsidP="00992D7A">
      <w:pPr>
        <w:pStyle w:val="1"/>
      </w:pPr>
      <w:r>
        <w:t>4</w:t>
      </w:r>
      <w:r>
        <w:tab/>
        <w:t>Detailed proposal</w:t>
      </w:r>
      <w:bookmarkStart w:id="2" w:name="_GoBack"/>
      <w:bookmarkEnd w:id="2"/>
    </w:p>
    <w:p w14:paraId="78EF9772" w14:textId="4E08F9D1" w:rsidR="00C022E3" w:rsidRPr="00173C6C" w:rsidRDefault="00FB644A" w:rsidP="00E31EF1">
      <w:pPr>
        <w:jc w:val="both"/>
        <w:rPr>
          <w:lang w:eastAsia="zh-CN"/>
        </w:rPr>
      </w:pPr>
      <w:bookmarkStart w:id="3" w:name="_Hlk134434913"/>
      <w:r>
        <w:rPr>
          <w:lang w:eastAsia="zh-CN"/>
        </w:rPr>
        <w:t>Based on the rationale above,</w:t>
      </w:r>
      <w:r w:rsidR="009E6AB1">
        <w:rPr>
          <w:lang w:eastAsia="zh-CN"/>
        </w:rPr>
        <w:t xml:space="preserve"> </w:t>
      </w:r>
      <w:bookmarkStart w:id="4" w:name="_Hlk196214548"/>
      <w:r w:rsidR="002B6408">
        <w:t xml:space="preserve">it is proposed to support key ID to identify a X.509 certificate in JWS profile, </w:t>
      </w:r>
      <w:r w:rsidR="00C97147" w:rsidRPr="003724E0">
        <w:rPr>
          <w:lang w:eastAsia="zh-CN"/>
        </w:rPr>
        <w:t>"</w:t>
      </w:r>
      <w:r w:rsidR="002B6408" w:rsidRPr="002B6408">
        <w:t>x</w:t>
      </w:r>
      <w:r w:rsidR="00C97147">
        <w:t>5</w:t>
      </w:r>
      <w:r w:rsidR="002B6408" w:rsidRPr="002B6408">
        <w:t>t#S256</w:t>
      </w:r>
      <w:r w:rsidR="00C97147" w:rsidRPr="003724E0">
        <w:rPr>
          <w:lang w:eastAsia="zh-CN"/>
        </w:rPr>
        <w:t>"</w:t>
      </w:r>
      <w:r w:rsidR="00C97147">
        <w:rPr>
          <w:lang w:eastAsia="zh-CN"/>
        </w:rPr>
        <w:t xml:space="preserve"> </w:t>
      </w:r>
      <w:r w:rsidR="002B6408">
        <w:t xml:space="preserve">can also be supported but </w:t>
      </w:r>
      <w:proofErr w:type="spellStart"/>
      <w:r w:rsidR="002B6408">
        <w:t>can not</w:t>
      </w:r>
      <w:proofErr w:type="spellEnd"/>
      <w:r w:rsidR="002B6408">
        <w:t xml:space="preserve"> be a mandatory option</w:t>
      </w:r>
      <w:r w:rsidR="009E6AB1" w:rsidRPr="009E6AB1">
        <w:rPr>
          <w:lang w:eastAsia="zh-CN"/>
        </w:rPr>
        <w:t>.</w:t>
      </w:r>
      <w:bookmarkEnd w:id="3"/>
      <w:r w:rsidR="009E6AB1">
        <w:rPr>
          <w:lang w:eastAsia="zh-CN"/>
        </w:rPr>
        <w:t xml:space="preserve"> </w:t>
      </w:r>
      <w:bookmarkEnd w:id="4"/>
    </w:p>
    <w:sectPr w:rsidR="00C022E3" w:rsidRPr="00173C6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B1F14" w16cex:dateUtc="2025-04-29T07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B7C0F" w14:textId="77777777" w:rsidR="00FD3A57" w:rsidRDefault="00FD3A57">
      <w:r>
        <w:separator/>
      </w:r>
    </w:p>
  </w:endnote>
  <w:endnote w:type="continuationSeparator" w:id="0">
    <w:p w14:paraId="0D148F6A" w14:textId="77777777" w:rsidR="00FD3A57" w:rsidRDefault="00FD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5E525" w14:textId="77777777" w:rsidR="00FD3A57" w:rsidRDefault="00FD3A57">
      <w:r>
        <w:separator/>
      </w:r>
    </w:p>
  </w:footnote>
  <w:footnote w:type="continuationSeparator" w:id="0">
    <w:p w14:paraId="76EAA4BF" w14:textId="77777777" w:rsidR="00FD3A57" w:rsidRDefault="00FD3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C210577"/>
    <w:multiLevelType w:val="hybridMultilevel"/>
    <w:tmpl w:val="D8F4A83C"/>
    <w:lvl w:ilvl="0" w:tplc="02388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7305DE"/>
    <w:multiLevelType w:val="hybridMultilevel"/>
    <w:tmpl w:val="570E187C"/>
    <w:lvl w:ilvl="0" w:tplc="87564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262F99"/>
    <w:multiLevelType w:val="hybridMultilevel"/>
    <w:tmpl w:val="564C15DC"/>
    <w:lvl w:ilvl="0" w:tplc="DF5A3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5"/>
  </w:num>
  <w:num w:numId="9">
    <w:abstractNumId w:val="22"/>
  </w:num>
  <w:num w:numId="10">
    <w:abstractNumId w:val="24"/>
  </w:num>
  <w:num w:numId="11">
    <w:abstractNumId w:val="18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4"/>
  </w:num>
  <w:num w:numId="25">
    <w:abstractNumId w:val="15"/>
  </w:num>
  <w:num w:numId="26">
    <w:abstractNumId w:val="1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A63"/>
    <w:rsid w:val="00013FBD"/>
    <w:rsid w:val="0001786D"/>
    <w:rsid w:val="00025CD8"/>
    <w:rsid w:val="00030584"/>
    <w:rsid w:val="00034B82"/>
    <w:rsid w:val="00040446"/>
    <w:rsid w:val="000413F1"/>
    <w:rsid w:val="00046389"/>
    <w:rsid w:val="00056AFD"/>
    <w:rsid w:val="00061275"/>
    <w:rsid w:val="00062726"/>
    <w:rsid w:val="000645DE"/>
    <w:rsid w:val="00064C65"/>
    <w:rsid w:val="00074722"/>
    <w:rsid w:val="000814DD"/>
    <w:rsid w:val="000819D8"/>
    <w:rsid w:val="00082D11"/>
    <w:rsid w:val="000934A6"/>
    <w:rsid w:val="000A2C6C"/>
    <w:rsid w:val="000A4660"/>
    <w:rsid w:val="000A5EDB"/>
    <w:rsid w:val="000B4707"/>
    <w:rsid w:val="000C5C39"/>
    <w:rsid w:val="000D1B5B"/>
    <w:rsid w:val="000D2990"/>
    <w:rsid w:val="000D64D9"/>
    <w:rsid w:val="000F0AFD"/>
    <w:rsid w:val="000F3BA1"/>
    <w:rsid w:val="000F4A10"/>
    <w:rsid w:val="0010401F"/>
    <w:rsid w:val="001043BD"/>
    <w:rsid w:val="00105AB0"/>
    <w:rsid w:val="0011027E"/>
    <w:rsid w:val="00112FC3"/>
    <w:rsid w:val="00116E7D"/>
    <w:rsid w:val="00155811"/>
    <w:rsid w:val="00155F6F"/>
    <w:rsid w:val="00172993"/>
    <w:rsid w:val="00173C6C"/>
    <w:rsid w:val="00173FA3"/>
    <w:rsid w:val="001842C7"/>
    <w:rsid w:val="00184B6F"/>
    <w:rsid w:val="001861E5"/>
    <w:rsid w:val="001A420D"/>
    <w:rsid w:val="001B1652"/>
    <w:rsid w:val="001B48DC"/>
    <w:rsid w:val="001C3EC8"/>
    <w:rsid w:val="001D2BD4"/>
    <w:rsid w:val="001D4004"/>
    <w:rsid w:val="001D6911"/>
    <w:rsid w:val="001E0BFD"/>
    <w:rsid w:val="001E147C"/>
    <w:rsid w:val="001E1E38"/>
    <w:rsid w:val="001F2196"/>
    <w:rsid w:val="001F5BCD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30002"/>
    <w:rsid w:val="00230697"/>
    <w:rsid w:val="00244C9A"/>
    <w:rsid w:val="00245989"/>
    <w:rsid w:val="00247216"/>
    <w:rsid w:val="0025174F"/>
    <w:rsid w:val="002618CD"/>
    <w:rsid w:val="00276AF4"/>
    <w:rsid w:val="00281E48"/>
    <w:rsid w:val="00285AE8"/>
    <w:rsid w:val="002935B9"/>
    <w:rsid w:val="002960A3"/>
    <w:rsid w:val="002A1857"/>
    <w:rsid w:val="002A6916"/>
    <w:rsid w:val="002B6408"/>
    <w:rsid w:val="002B718A"/>
    <w:rsid w:val="002C3B6D"/>
    <w:rsid w:val="002C7F38"/>
    <w:rsid w:val="002D66A0"/>
    <w:rsid w:val="002E5E3B"/>
    <w:rsid w:val="002E6A64"/>
    <w:rsid w:val="002F43B4"/>
    <w:rsid w:val="0030074D"/>
    <w:rsid w:val="0030628A"/>
    <w:rsid w:val="00311826"/>
    <w:rsid w:val="003202ED"/>
    <w:rsid w:val="00334EB0"/>
    <w:rsid w:val="00343D42"/>
    <w:rsid w:val="00346F36"/>
    <w:rsid w:val="003503F7"/>
    <w:rsid w:val="0035122B"/>
    <w:rsid w:val="0035327F"/>
    <w:rsid w:val="00353451"/>
    <w:rsid w:val="003541CB"/>
    <w:rsid w:val="003661E5"/>
    <w:rsid w:val="00371032"/>
    <w:rsid w:val="00371B44"/>
    <w:rsid w:val="00371DCF"/>
    <w:rsid w:val="003724E0"/>
    <w:rsid w:val="00383615"/>
    <w:rsid w:val="003875BB"/>
    <w:rsid w:val="00387951"/>
    <w:rsid w:val="0039157F"/>
    <w:rsid w:val="003A1006"/>
    <w:rsid w:val="003A1A8C"/>
    <w:rsid w:val="003A3E36"/>
    <w:rsid w:val="003A5D7B"/>
    <w:rsid w:val="003C122B"/>
    <w:rsid w:val="003C1558"/>
    <w:rsid w:val="003C5A97"/>
    <w:rsid w:val="003C7A04"/>
    <w:rsid w:val="003D2CB2"/>
    <w:rsid w:val="003D40C7"/>
    <w:rsid w:val="003D6F51"/>
    <w:rsid w:val="003E1FE8"/>
    <w:rsid w:val="003E7EA8"/>
    <w:rsid w:val="003F52B2"/>
    <w:rsid w:val="003F6E74"/>
    <w:rsid w:val="00405696"/>
    <w:rsid w:val="00412716"/>
    <w:rsid w:val="00413068"/>
    <w:rsid w:val="00416D67"/>
    <w:rsid w:val="00440414"/>
    <w:rsid w:val="004556B1"/>
    <w:rsid w:val="004558E9"/>
    <w:rsid w:val="0045777E"/>
    <w:rsid w:val="00476514"/>
    <w:rsid w:val="00481B90"/>
    <w:rsid w:val="004939A8"/>
    <w:rsid w:val="004959AC"/>
    <w:rsid w:val="0049750D"/>
    <w:rsid w:val="004B3753"/>
    <w:rsid w:val="004C31D2"/>
    <w:rsid w:val="004C4393"/>
    <w:rsid w:val="004D55C2"/>
    <w:rsid w:val="004F3275"/>
    <w:rsid w:val="004F3D36"/>
    <w:rsid w:val="00511514"/>
    <w:rsid w:val="00521131"/>
    <w:rsid w:val="00521B22"/>
    <w:rsid w:val="00524524"/>
    <w:rsid w:val="00527C0B"/>
    <w:rsid w:val="005309B3"/>
    <w:rsid w:val="0053104D"/>
    <w:rsid w:val="00531934"/>
    <w:rsid w:val="005410F6"/>
    <w:rsid w:val="00544383"/>
    <w:rsid w:val="005729C4"/>
    <w:rsid w:val="00575466"/>
    <w:rsid w:val="005812D6"/>
    <w:rsid w:val="00581CEB"/>
    <w:rsid w:val="0058301C"/>
    <w:rsid w:val="0059227B"/>
    <w:rsid w:val="005B0966"/>
    <w:rsid w:val="005B6FEB"/>
    <w:rsid w:val="005B795D"/>
    <w:rsid w:val="005C1F55"/>
    <w:rsid w:val="005E1659"/>
    <w:rsid w:val="005E4CF5"/>
    <w:rsid w:val="00603279"/>
    <w:rsid w:val="0060514A"/>
    <w:rsid w:val="006069B4"/>
    <w:rsid w:val="00613820"/>
    <w:rsid w:val="006155CD"/>
    <w:rsid w:val="006315B6"/>
    <w:rsid w:val="00633A4F"/>
    <w:rsid w:val="00652248"/>
    <w:rsid w:val="006542B4"/>
    <w:rsid w:val="00657A26"/>
    <w:rsid w:val="00657B80"/>
    <w:rsid w:val="00663D6F"/>
    <w:rsid w:val="006703F1"/>
    <w:rsid w:val="00674A60"/>
    <w:rsid w:val="00675B3C"/>
    <w:rsid w:val="00675EE0"/>
    <w:rsid w:val="00685416"/>
    <w:rsid w:val="006857DA"/>
    <w:rsid w:val="00690317"/>
    <w:rsid w:val="0069495C"/>
    <w:rsid w:val="006B17F1"/>
    <w:rsid w:val="006B22C5"/>
    <w:rsid w:val="006B3217"/>
    <w:rsid w:val="006D295C"/>
    <w:rsid w:val="006D340A"/>
    <w:rsid w:val="006E4BEF"/>
    <w:rsid w:val="006F1D0F"/>
    <w:rsid w:val="006F2D55"/>
    <w:rsid w:val="006F77ED"/>
    <w:rsid w:val="00703095"/>
    <w:rsid w:val="00715A1D"/>
    <w:rsid w:val="00745DAF"/>
    <w:rsid w:val="0074733F"/>
    <w:rsid w:val="00760BB0"/>
    <w:rsid w:val="0076157A"/>
    <w:rsid w:val="00784593"/>
    <w:rsid w:val="007866A9"/>
    <w:rsid w:val="00796D6B"/>
    <w:rsid w:val="007A00EF"/>
    <w:rsid w:val="007B05B4"/>
    <w:rsid w:val="007B19EA"/>
    <w:rsid w:val="007B1FBE"/>
    <w:rsid w:val="007B6728"/>
    <w:rsid w:val="007C0A2D"/>
    <w:rsid w:val="007C27B0"/>
    <w:rsid w:val="007E537E"/>
    <w:rsid w:val="007F300B"/>
    <w:rsid w:val="008014C3"/>
    <w:rsid w:val="00806E65"/>
    <w:rsid w:val="0081554B"/>
    <w:rsid w:val="00840014"/>
    <w:rsid w:val="0084343F"/>
    <w:rsid w:val="00844BEB"/>
    <w:rsid w:val="00850812"/>
    <w:rsid w:val="00851639"/>
    <w:rsid w:val="00860DB0"/>
    <w:rsid w:val="00872560"/>
    <w:rsid w:val="008760D7"/>
    <w:rsid w:val="00876B9A"/>
    <w:rsid w:val="008841F2"/>
    <w:rsid w:val="008933BF"/>
    <w:rsid w:val="008A10C4"/>
    <w:rsid w:val="008B0248"/>
    <w:rsid w:val="008C17B7"/>
    <w:rsid w:val="008C21A3"/>
    <w:rsid w:val="008C5AAC"/>
    <w:rsid w:val="008C5D3D"/>
    <w:rsid w:val="008D175D"/>
    <w:rsid w:val="008E1F9D"/>
    <w:rsid w:val="008F5F33"/>
    <w:rsid w:val="0091046A"/>
    <w:rsid w:val="0091241A"/>
    <w:rsid w:val="00926ABD"/>
    <w:rsid w:val="009271BA"/>
    <w:rsid w:val="0093055E"/>
    <w:rsid w:val="00947F4E"/>
    <w:rsid w:val="00953C89"/>
    <w:rsid w:val="00955BCE"/>
    <w:rsid w:val="00966D47"/>
    <w:rsid w:val="009748CB"/>
    <w:rsid w:val="00975959"/>
    <w:rsid w:val="00977E05"/>
    <w:rsid w:val="00985163"/>
    <w:rsid w:val="00987697"/>
    <w:rsid w:val="009902CB"/>
    <w:rsid w:val="00992312"/>
    <w:rsid w:val="00992D7A"/>
    <w:rsid w:val="00997DC5"/>
    <w:rsid w:val="009C0DED"/>
    <w:rsid w:val="009C4F16"/>
    <w:rsid w:val="009C70CD"/>
    <w:rsid w:val="009D172C"/>
    <w:rsid w:val="009D2919"/>
    <w:rsid w:val="009D65A5"/>
    <w:rsid w:val="009E6AB1"/>
    <w:rsid w:val="009F485E"/>
    <w:rsid w:val="009F740A"/>
    <w:rsid w:val="00A1151F"/>
    <w:rsid w:val="00A358BF"/>
    <w:rsid w:val="00A3591E"/>
    <w:rsid w:val="00A37D7F"/>
    <w:rsid w:val="00A426BF"/>
    <w:rsid w:val="00A46410"/>
    <w:rsid w:val="00A57688"/>
    <w:rsid w:val="00A65735"/>
    <w:rsid w:val="00A72CFC"/>
    <w:rsid w:val="00A72F1E"/>
    <w:rsid w:val="00A769E7"/>
    <w:rsid w:val="00A814E6"/>
    <w:rsid w:val="00A84A94"/>
    <w:rsid w:val="00A86BF7"/>
    <w:rsid w:val="00A904B1"/>
    <w:rsid w:val="00A91995"/>
    <w:rsid w:val="00A95E6C"/>
    <w:rsid w:val="00A96B4A"/>
    <w:rsid w:val="00AA223E"/>
    <w:rsid w:val="00AA5389"/>
    <w:rsid w:val="00AA6285"/>
    <w:rsid w:val="00AC7BE9"/>
    <w:rsid w:val="00AD1DAA"/>
    <w:rsid w:val="00AF1E20"/>
    <w:rsid w:val="00AF1E23"/>
    <w:rsid w:val="00AF7F81"/>
    <w:rsid w:val="00B01135"/>
    <w:rsid w:val="00B01AFF"/>
    <w:rsid w:val="00B01C41"/>
    <w:rsid w:val="00B0361E"/>
    <w:rsid w:val="00B05CC7"/>
    <w:rsid w:val="00B27E39"/>
    <w:rsid w:val="00B350D8"/>
    <w:rsid w:val="00B4702A"/>
    <w:rsid w:val="00B510CF"/>
    <w:rsid w:val="00B609A3"/>
    <w:rsid w:val="00B727E7"/>
    <w:rsid w:val="00B73A33"/>
    <w:rsid w:val="00B753FB"/>
    <w:rsid w:val="00B76763"/>
    <w:rsid w:val="00B7732B"/>
    <w:rsid w:val="00B879F0"/>
    <w:rsid w:val="00B91182"/>
    <w:rsid w:val="00B97B91"/>
    <w:rsid w:val="00BB2759"/>
    <w:rsid w:val="00BB37E6"/>
    <w:rsid w:val="00BB7A9D"/>
    <w:rsid w:val="00BC25AA"/>
    <w:rsid w:val="00BC43FF"/>
    <w:rsid w:val="00BD3C67"/>
    <w:rsid w:val="00BF2846"/>
    <w:rsid w:val="00BF38AE"/>
    <w:rsid w:val="00C0185E"/>
    <w:rsid w:val="00C022E3"/>
    <w:rsid w:val="00C15506"/>
    <w:rsid w:val="00C1724C"/>
    <w:rsid w:val="00C46078"/>
    <w:rsid w:val="00C4712D"/>
    <w:rsid w:val="00C552C2"/>
    <w:rsid w:val="00C555C9"/>
    <w:rsid w:val="00C66911"/>
    <w:rsid w:val="00C802D9"/>
    <w:rsid w:val="00C850FC"/>
    <w:rsid w:val="00C90CBC"/>
    <w:rsid w:val="00C93C18"/>
    <w:rsid w:val="00C94F55"/>
    <w:rsid w:val="00C97147"/>
    <w:rsid w:val="00CA7D62"/>
    <w:rsid w:val="00CB07A8"/>
    <w:rsid w:val="00CB099A"/>
    <w:rsid w:val="00CB1E98"/>
    <w:rsid w:val="00CB2D9D"/>
    <w:rsid w:val="00CB3B57"/>
    <w:rsid w:val="00CB6FB7"/>
    <w:rsid w:val="00CC48B3"/>
    <w:rsid w:val="00CC58FA"/>
    <w:rsid w:val="00CD4A57"/>
    <w:rsid w:val="00CE5E3C"/>
    <w:rsid w:val="00CF17DF"/>
    <w:rsid w:val="00CF3A76"/>
    <w:rsid w:val="00D031C5"/>
    <w:rsid w:val="00D05B94"/>
    <w:rsid w:val="00D138F3"/>
    <w:rsid w:val="00D24245"/>
    <w:rsid w:val="00D33604"/>
    <w:rsid w:val="00D37B08"/>
    <w:rsid w:val="00D437FF"/>
    <w:rsid w:val="00D45DFF"/>
    <w:rsid w:val="00D50AEA"/>
    <w:rsid w:val="00D5130C"/>
    <w:rsid w:val="00D62265"/>
    <w:rsid w:val="00D820A8"/>
    <w:rsid w:val="00D8512E"/>
    <w:rsid w:val="00DA1E58"/>
    <w:rsid w:val="00DA7FD9"/>
    <w:rsid w:val="00DB3C41"/>
    <w:rsid w:val="00DD0710"/>
    <w:rsid w:val="00DD6518"/>
    <w:rsid w:val="00DE4EF2"/>
    <w:rsid w:val="00DE7062"/>
    <w:rsid w:val="00DF2C0E"/>
    <w:rsid w:val="00E01535"/>
    <w:rsid w:val="00E04DB6"/>
    <w:rsid w:val="00E066B6"/>
    <w:rsid w:val="00E06FFB"/>
    <w:rsid w:val="00E072AD"/>
    <w:rsid w:val="00E1773F"/>
    <w:rsid w:val="00E30155"/>
    <w:rsid w:val="00E31EF1"/>
    <w:rsid w:val="00E37A27"/>
    <w:rsid w:val="00E45C3E"/>
    <w:rsid w:val="00E605B7"/>
    <w:rsid w:val="00E769B2"/>
    <w:rsid w:val="00E76C37"/>
    <w:rsid w:val="00E849CA"/>
    <w:rsid w:val="00E914DD"/>
    <w:rsid w:val="00E91FE1"/>
    <w:rsid w:val="00EA10A5"/>
    <w:rsid w:val="00EA29CB"/>
    <w:rsid w:val="00EA5E95"/>
    <w:rsid w:val="00EC2F5A"/>
    <w:rsid w:val="00EC53B8"/>
    <w:rsid w:val="00EC5712"/>
    <w:rsid w:val="00EC7BF3"/>
    <w:rsid w:val="00ED1BF3"/>
    <w:rsid w:val="00ED4954"/>
    <w:rsid w:val="00EE0943"/>
    <w:rsid w:val="00EE33A2"/>
    <w:rsid w:val="00EE41ED"/>
    <w:rsid w:val="00EE4C03"/>
    <w:rsid w:val="00F00E37"/>
    <w:rsid w:val="00F010F3"/>
    <w:rsid w:val="00F05236"/>
    <w:rsid w:val="00F07440"/>
    <w:rsid w:val="00F126C2"/>
    <w:rsid w:val="00F13131"/>
    <w:rsid w:val="00F207AA"/>
    <w:rsid w:val="00F20F9F"/>
    <w:rsid w:val="00F2288B"/>
    <w:rsid w:val="00F31301"/>
    <w:rsid w:val="00F33474"/>
    <w:rsid w:val="00F33965"/>
    <w:rsid w:val="00F47EA9"/>
    <w:rsid w:val="00F52D0F"/>
    <w:rsid w:val="00F60219"/>
    <w:rsid w:val="00F665AC"/>
    <w:rsid w:val="00F66BFA"/>
    <w:rsid w:val="00F67A1C"/>
    <w:rsid w:val="00F754F3"/>
    <w:rsid w:val="00F77E64"/>
    <w:rsid w:val="00F82C5B"/>
    <w:rsid w:val="00F8555F"/>
    <w:rsid w:val="00FA3B86"/>
    <w:rsid w:val="00FB10E9"/>
    <w:rsid w:val="00FB3D99"/>
    <w:rsid w:val="00FB4407"/>
    <w:rsid w:val="00FB644A"/>
    <w:rsid w:val="00FC100F"/>
    <w:rsid w:val="00FC2387"/>
    <w:rsid w:val="00FD0406"/>
    <w:rsid w:val="00FD3A57"/>
    <w:rsid w:val="00FE71DE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71DE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i/>
      <w:color w:val="0000FF"/>
    </w:rPr>
  </w:style>
  <w:style w:type="character" w:customStyle="1" w:styleId="31">
    <w:name w:val="标题 3 字符"/>
    <w:aliases w:val="h3 字符"/>
    <w:basedOn w:val="a0"/>
    <w:link w:val="30"/>
    <w:rsid w:val="00105AB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05AB0"/>
    <w:rPr>
      <w:rFonts w:ascii="Arial" w:hAnsi="Arial"/>
      <w:sz w:val="24"/>
      <w:lang w:val="en-GB" w:eastAsia="en-US"/>
    </w:rPr>
  </w:style>
  <w:style w:type="character" w:customStyle="1" w:styleId="B1Char">
    <w:name w:val="B1 Char"/>
    <w:qFormat/>
    <w:rsid w:val="00BB2759"/>
    <w:rPr>
      <w:rFonts w:eastAsia="Times New Roman"/>
    </w:rPr>
  </w:style>
  <w:style w:type="character" w:customStyle="1" w:styleId="EXChar">
    <w:name w:val="EX Char"/>
    <w:link w:val="EX"/>
    <w:locked/>
    <w:rsid w:val="00EE41ED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3A1A8C"/>
    <w:rPr>
      <w:rFonts w:ascii="Arial" w:hAnsi="Arial"/>
      <w:sz w:val="32"/>
      <w:lang w:val="en-GB" w:eastAsia="en-US"/>
    </w:rPr>
  </w:style>
  <w:style w:type="character" w:customStyle="1" w:styleId="EXCar">
    <w:name w:val="EX Car"/>
    <w:qFormat/>
    <w:locked/>
    <w:rsid w:val="00A426B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2025-05-12T08:03:00Z</dcterms:created>
  <dcterms:modified xsi:type="dcterms:W3CDTF">2025-05-12T08:03:00Z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(3)0LuDvWjTqXg8aWVmuZ4nH2MpyhQ0HlTpKdewjmOMPyRwqiClWJEbGCDZ49tyjLcA4Aqh3SEf
Z2VomIk1ikpB1jpJ6Lh7SJBh3aJDX2YCVyjqvlnD5qQGtez5cHJqj5S7VpYDZqcZwq1GuwpH
Yq7PUlpi3+Tnsr3ZQEIOdOT10JXeW/Y+sVuxASTOFthZO3X58M2pHfy/CxKJ9rusLQpSHLWN
kJnwivly+5RJTigauy</vt:lpwstr>
  </property>
  <property fmtid="{D5CDD505-2E9C-101B-9397-08002B2CF9AE}" pid="3" name="_2015_ms_pID_7253431">
    <vt:lpwstr>2F4qOYbCp9jNRnMCeUu6wOXXIM0Ex+5CUtLWcWdbcTwp9j4nS2fNZI
WNDMmcLbhQc6oUr4GjgACqYZo0CK+LJ6u9UAymhDwikyHZygGajaBhwBm8eyI94zxhCAxV4y
AFRFoQlr5M+eKDgv1AJWezvHZeYbYVv8RjUmHPrvWi/ioAD7rEET2AihO5gAKHaxYM8+rwWe
9rfZhQ7uY7/+tKw0CCc9VhggaXZ/8qXB55Qa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1730539764</vt:lpwstr>
  </property>
</Properties>
</file>